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7D965" w14:textId="783D56AB" w:rsidR="00535962" w:rsidRPr="00F7167E" w:rsidRDefault="00B55C91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340F7323" wp14:editId="4FC0C2DB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4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002DCA" wp14:editId="0CAD87BF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6C25194" w14:textId="58AAC9DC" w:rsidR="006B202F" w:rsidRPr="00535962" w:rsidRDefault="00C7143E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4731A2">
                                      <w:rPr>
                                        <w:rStyle w:val="Style2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F2AE7">
                                      <w:rPr>
                                        <w:rStyle w:val="Style2"/>
                                      </w:rPr>
                                      <w:t>4-00</w:t>
                                    </w:r>
                                    <w:r w:rsidR="0072637E">
                                      <w:rPr>
                                        <w:rStyle w:val="Style2"/>
                                      </w:rPr>
                                      <w:t>54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7484EE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02DCA"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6C25194" w14:textId="58AAC9DC" w:rsidR="006B202F" w:rsidRPr="00535962" w:rsidRDefault="00C7143E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4731A2">
                                <w:rPr>
                                  <w:rStyle w:val="Style2"/>
                                </w:rPr>
                                <w:t>daf-cm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5F2AE7">
                                <w:rPr>
                                  <w:rStyle w:val="Style2"/>
                                </w:rPr>
                                <w:t>4-00</w:t>
                              </w:r>
                              <w:r w:rsidR="0072637E">
                                <w:rPr>
                                  <w:rStyle w:val="Style2"/>
                                </w:rPr>
                                <w:t>54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B7484EE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E97D3D" wp14:editId="7703C6CC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17ED9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17304BF7" wp14:editId="27643974">
                                      <wp:extent cx="799693" cy="619761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61976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97D3D"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Wva2/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17ED9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17304BF7" wp14:editId="27643974">
                                <wp:extent cx="799693" cy="619761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61976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F34D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768BB8" wp14:editId="01163C5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16AF6C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68BB8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A16AF6C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39BDEF1" w14:textId="75E521AB" w:rsidR="00535962" w:rsidRPr="00535962" w:rsidRDefault="00EF34D0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9FFA2C" wp14:editId="5F41AF0B">
                <wp:simplePos x="0" y="0"/>
                <wp:positionH relativeFrom="column">
                  <wp:posOffset>7119620</wp:posOffset>
                </wp:positionH>
                <wp:positionV relativeFrom="paragraph">
                  <wp:posOffset>116205</wp:posOffset>
                </wp:positionV>
                <wp:extent cx="1913890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FEA7B" w14:textId="1BD72312" w:rsidR="0026335F" w:rsidRPr="0026335F" w:rsidRDefault="0072637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F2AE7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FFA2C" id="Text Box 12" o:spid="_x0000_s1033" type="#_x0000_t202" style="position:absolute;margin-left:560.6pt;margin-top:9.15pt;width:150.7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" filled="f" stroked="f">
                <v:textbox>
                  <w:txbxContent>
                    <w:p w14:paraId="389FEA7B" w14:textId="1BD72312" w:rsidR="0026335F" w:rsidRPr="0026335F" w:rsidRDefault="00486B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F2AE7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DABD60" wp14:editId="75C28B7D">
                <wp:simplePos x="0" y="0"/>
                <wp:positionH relativeFrom="column">
                  <wp:posOffset>2839720</wp:posOffset>
                </wp:positionH>
                <wp:positionV relativeFrom="paragraph">
                  <wp:posOffset>55880</wp:posOffset>
                </wp:positionV>
                <wp:extent cx="364871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71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74D25" w14:textId="1E0F2D3B" w:rsidR="002E1412" w:rsidRPr="002E1412" w:rsidRDefault="0072637E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7670B" w:rsidRPr="00D7670B"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ABD60" id="Text Box 16" o:spid="_x0000_s1034" type="#_x0000_t202" style="position:absolute;margin-left:223.6pt;margin-top:4.4pt;width:287.3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" stroked="f">
                <v:textbox>
                  <w:txbxContent>
                    <w:p w14:paraId="7B374D25" w14:textId="1E0F2D3B" w:rsidR="002E1412" w:rsidRPr="002E1412" w:rsidRDefault="00486B8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7670B" w:rsidRPr="00D7670B"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C4A8EE" w14:textId="649E8E3E" w:rsidR="00535962" w:rsidRDefault="00EF34D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D2BD9" wp14:editId="36C953BF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C85F8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D2BD9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32EC85F8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97F0B6" wp14:editId="5CD1C0DA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4A1C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92C6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7F0B6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B54A1C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92C6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91832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561876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99517AB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67B9E85D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21431B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105F8298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BC3417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4CB28CB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78CCAA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EB6244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C99A22A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7CEEE2D8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738184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4AC55BC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E3D2D" w:rsidRPr="006E45AC" w14:paraId="2A52AEA1" w14:textId="77777777" w:rsidTr="0042276F">
        <w:tc>
          <w:tcPr>
            <w:tcW w:w="1101" w:type="dxa"/>
          </w:tcPr>
          <w:p w14:paraId="3B21C0C2" w14:textId="45C52F4B" w:rsidR="00BE3D2D" w:rsidRPr="00BE3D2D" w:rsidRDefault="00BE3D2D" w:rsidP="00BE3D2D"/>
        </w:tc>
        <w:tc>
          <w:tcPr>
            <w:tcW w:w="1132" w:type="dxa"/>
          </w:tcPr>
          <w:p w14:paraId="18ECAD84" w14:textId="1686A06D" w:rsidR="00BE3D2D" w:rsidRPr="00BE3D2D" w:rsidRDefault="00BE3D2D" w:rsidP="00BE3D2D"/>
        </w:tc>
        <w:tc>
          <w:tcPr>
            <w:tcW w:w="3971" w:type="dxa"/>
            <w:vAlign w:val="center"/>
          </w:tcPr>
          <w:p w14:paraId="2CB543B9" w14:textId="036360D6" w:rsidR="00BE3D2D" w:rsidRPr="00BE3D2D" w:rsidRDefault="00BE3D2D" w:rsidP="00BE3D2D"/>
        </w:tc>
        <w:tc>
          <w:tcPr>
            <w:tcW w:w="1417" w:type="dxa"/>
          </w:tcPr>
          <w:p w14:paraId="40F3E46D" w14:textId="3AF5D118" w:rsidR="00BE3D2D" w:rsidRPr="00BE3D2D" w:rsidRDefault="00BE3D2D" w:rsidP="00BE3D2D"/>
        </w:tc>
        <w:tc>
          <w:tcPr>
            <w:tcW w:w="1418" w:type="dxa"/>
          </w:tcPr>
          <w:p w14:paraId="678F09BB" w14:textId="77777777" w:rsidR="00BE3D2D" w:rsidRPr="00BE3D2D" w:rsidRDefault="00BE3D2D" w:rsidP="00BE3D2D"/>
        </w:tc>
        <w:tc>
          <w:tcPr>
            <w:tcW w:w="4961" w:type="dxa"/>
          </w:tcPr>
          <w:p w14:paraId="7575267E" w14:textId="77777777" w:rsidR="00BE3D2D" w:rsidRPr="00BE3D2D" w:rsidRDefault="00BE3D2D" w:rsidP="00BE3D2D"/>
        </w:tc>
      </w:tr>
      <w:tr w:rsidR="00BE3D2D" w:rsidRPr="006E45AC" w14:paraId="473E4F1B" w14:textId="77777777" w:rsidTr="00B55C91">
        <w:tc>
          <w:tcPr>
            <w:tcW w:w="1101" w:type="dxa"/>
          </w:tcPr>
          <w:p w14:paraId="41021DE5" w14:textId="0B84E1CE" w:rsidR="00BE3D2D" w:rsidRPr="00BE3D2D" w:rsidRDefault="00BE3D2D" w:rsidP="00BE3D2D"/>
        </w:tc>
        <w:tc>
          <w:tcPr>
            <w:tcW w:w="1132" w:type="dxa"/>
          </w:tcPr>
          <w:p w14:paraId="0941B801" w14:textId="71F628B7" w:rsidR="00BE3D2D" w:rsidRPr="00BE3D2D" w:rsidRDefault="00BE3D2D" w:rsidP="00BE3D2D"/>
        </w:tc>
        <w:tc>
          <w:tcPr>
            <w:tcW w:w="3971" w:type="dxa"/>
          </w:tcPr>
          <w:p w14:paraId="6AE0BB5C" w14:textId="77777777" w:rsidR="00BE3D2D" w:rsidRPr="00BE3D2D" w:rsidRDefault="00BE3D2D" w:rsidP="00BE3D2D"/>
        </w:tc>
        <w:tc>
          <w:tcPr>
            <w:tcW w:w="1417" w:type="dxa"/>
          </w:tcPr>
          <w:p w14:paraId="4A809A81" w14:textId="38B424D7" w:rsidR="00BE3D2D" w:rsidRPr="00BE3D2D" w:rsidRDefault="00BE3D2D" w:rsidP="00BE3D2D"/>
        </w:tc>
        <w:tc>
          <w:tcPr>
            <w:tcW w:w="1418" w:type="dxa"/>
          </w:tcPr>
          <w:p w14:paraId="42B417DC" w14:textId="77777777" w:rsidR="00BE3D2D" w:rsidRPr="00BE3D2D" w:rsidRDefault="00BE3D2D" w:rsidP="00BE3D2D"/>
        </w:tc>
        <w:tc>
          <w:tcPr>
            <w:tcW w:w="4961" w:type="dxa"/>
          </w:tcPr>
          <w:p w14:paraId="12043A53" w14:textId="77777777" w:rsidR="00BE3D2D" w:rsidRPr="00BE3D2D" w:rsidRDefault="00BE3D2D" w:rsidP="00BE3D2D"/>
        </w:tc>
      </w:tr>
      <w:tr w:rsidR="00BE3D2D" w:rsidRPr="006E45AC" w14:paraId="3C1699E2" w14:textId="77777777" w:rsidTr="00B55C91">
        <w:tc>
          <w:tcPr>
            <w:tcW w:w="1101" w:type="dxa"/>
          </w:tcPr>
          <w:p w14:paraId="3C6D8731" w14:textId="77777777" w:rsidR="00BE3D2D" w:rsidRPr="00BE3D2D" w:rsidRDefault="00BE3D2D" w:rsidP="00BE3D2D"/>
        </w:tc>
        <w:tc>
          <w:tcPr>
            <w:tcW w:w="1132" w:type="dxa"/>
          </w:tcPr>
          <w:p w14:paraId="50E8281C" w14:textId="77777777" w:rsidR="00BE3D2D" w:rsidRPr="00BE3D2D" w:rsidRDefault="00BE3D2D" w:rsidP="00BE3D2D"/>
        </w:tc>
        <w:tc>
          <w:tcPr>
            <w:tcW w:w="3971" w:type="dxa"/>
          </w:tcPr>
          <w:p w14:paraId="755794AF" w14:textId="77777777" w:rsidR="00BE3D2D" w:rsidRPr="00BE3D2D" w:rsidRDefault="00BE3D2D" w:rsidP="00BE3D2D"/>
          <w:p w14:paraId="3BEFE799" w14:textId="77777777" w:rsidR="00BE3D2D" w:rsidRPr="00BE3D2D" w:rsidRDefault="00BE3D2D" w:rsidP="00BE3D2D"/>
        </w:tc>
        <w:tc>
          <w:tcPr>
            <w:tcW w:w="1417" w:type="dxa"/>
          </w:tcPr>
          <w:p w14:paraId="7D94B351" w14:textId="77777777" w:rsidR="00BE3D2D" w:rsidRPr="00BE3D2D" w:rsidRDefault="00BE3D2D" w:rsidP="00BE3D2D"/>
        </w:tc>
        <w:tc>
          <w:tcPr>
            <w:tcW w:w="1418" w:type="dxa"/>
          </w:tcPr>
          <w:p w14:paraId="4CB0295B" w14:textId="77777777" w:rsidR="00BE3D2D" w:rsidRPr="00BE3D2D" w:rsidRDefault="00BE3D2D" w:rsidP="00BE3D2D"/>
        </w:tc>
        <w:tc>
          <w:tcPr>
            <w:tcW w:w="4961" w:type="dxa"/>
          </w:tcPr>
          <w:p w14:paraId="1D2F5683" w14:textId="77777777" w:rsidR="00BE3D2D" w:rsidRPr="00BE3D2D" w:rsidRDefault="00BE3D2D" w:rsidP="00BE3D2D"/>
        </w:tc>
      </w:tr>
      <w:tr w:rsidR="00BE3D2D" w:rsidRPr="006E45AC" w14:paraId="23E32117" w14:textId="77777777" w:rsidTr="00B55C91">
        <w:tc>
          <w:tcPr>
            <w:tcW w:w="1101" w:type="dxa"/>
          </w:tcPr>
          <w:p w14:paraId="4A1A5914" w14:textId="77777777" w:rsidR="00BE3D2D" w:rsidRPr="00BE3D2D" w:rsidRDefault="00BE3D2D" w:rsidP="00BE3D2D"/>
        </w:tc>
        <w:tc>
          <w:tcPr>
            <w:tcW w:w="1132" w:type="dxa"/>
          </w:tcPr>
          <w:p w14:paraId="6FD83645" w14:textId="77777777" w:rsidR="00BE3D2D" w:rsidRPr="00BE3D2D" w:rsidRDefault="00BE3D2D" w:rsidP="00BE3D2D"/>
        </w:tc>
        <w:tc>
          <w:tcPr>
            <w:tcW w:w="3971" w:type="dxa"/>
          </w:tcPr>
          <w:p w14:paraId="54A6E562" w14:textId="77777777" w:rsidR="00BE3D2D" w:rsidRPr="00BE3D2D" w:rsidRDefault="00BE3D2D" w:rsidP="00BE3D2D"/>
          <w:p w14:paraId="21BAC53C" w14:textId="77777777" w:rsidR="00BE3D2D" w:rsidRPr="00BE3D2D" w:rsidRDefault="00BE3D2D" w:rsidP="00BE3D2D"/>
        </w:tc>
        <w:tc>
          <w:tcPr>
            <w:tcW w:w="1417" w:type="dxa"/>
          </w:tcPr>
          <w:p w14:paraId="152D401A" w14:textId="77777777" w:rsidR="00BE3D2D" w:rsidRPr="00BE3D2D" w:rsidRDefault="00BE3D2D" w:rsidP="00BE3D2D"/>
        </w:tc>
        <w:tc>
          <w:tcPr>
            <w:tcW w:w="1418" w:type="dxa"/>
          </w:tcPr>
          <w:p w14:paraId="0400ECDB" w14:textId="77777777" w:rsidR="00BE3D2D" w:rsidRPr="00BE3D2D" w:rsidRDefault="00BE3D2D" w:rsidP="00BE3D2D"/>
        </w:tc>
        <w:tc>
          <w:tcPr>
            <w:tcW w:w="4961" w:type="dxa"/>
          </w:tcPr>
          <w:p w14:paraId="328B4502" w14:textId="77777777" w:rsidR="00BE3D2D" w:rsidRPr="00BE3D2D" w:rsidRDefault="00BE3D2D" w:rsidP="00BE3D2D"/>
        </w:tc>
      </w:tr>
      <w:tr w:rsidR="00BE3D2D" w:rsidRPr="006E45AC" w14:paraId="0A5EC345" w14:textId="77777777" w:rsidTr="00B55C91">
        <w:tc>
          <w:tcPr>
            <w:tcW w:w="1101" w:type="dxa"/>
          </w:tcPr>
          <w:p w14:paraId="5B792E25" w14:textId="77777777" w:rsidR="00BE3D2D" w:rsidRPr="00BE3D2D" w:rsidRDefault="00BE3D2D" w:rsidP="00BE3D2D"/>
        </w:tc>
        <w:tc>
          <w:tcPr>
            <w:tcW w:w="1132" w:type="dxa"/>
          </w:tcPr>
          <w:p w14:paraId="52EC2386" w14:textId="77777777" w:rsidR="00BE3D2D" w:rsidRPr="00BE3D2D" w:rsidRDefault="00BE3D2D" w:rsidP="00BE3D2D"/>
        </w:tc>
        <w:tc>
          <w:tcPr>
            <w:tcW w:w="3971" w:type="dxa"/>
          </w:tcPr>
          <w:p w14:paraId="481B9C9A" w14:textId="77777777" w:rsidR="00BE3D2D" w:rsidRPr="00BE3D2D" w:rsidRDefault="00BE3D2D" w:rsidP="00BE3D2D"/>
          <w:p w14:paraId="6653A060" w14:textId="77777777" w:rsidR="00BE3D2D" w:rsidRPr="00BE3D2D" w:rsidRDefault="00BE3D2D" w:rsidP="00BE3D2D"/>
        </w:tc>
        <w:tc>
          <w:tcPr>
            <w:tcW w:w="1417" w:type="dxa"/>
          </w:tcPr>
          <w:p w14:paraId="313C7A50" w14:textId="77777777" w:rsidR="00BE3D2D" w:rsidRPr="00BE3D2D" w:rsidRDefault="00BE3D2D" w:rsidP="00BE3D2D"/>
        </w:tc>
        <w:tc>
          <w:tcPr>
            <w:tcW w:w="1418" w:type="dxa"/>
          </w:tcPr>
          <w:p w14:paraId="782D1711" w14:textId="77777777" w:rsidR="00BE3D2D" w:rsidRPr="00BE3D2D" w:rsidRDefault="00BE3D2D" w:rsidP="00BE3D2D"/>
        </w:tc>
        <w:tc>
          <w:tcPr>
            <w:tcW w:w="4961" w:type="dxa"/>
          </w:tcPr>
          <w:p w14:paraId="74DAD65E" w14:textId="77777777" w:rsidR="00BE3D2D" w:rsidRPr="00BE3D2D" w:rsidRDefault="00BE3D2D" w:rsidP="00BE3D2D"/>
        </w:tc>
      </w:tr>
      <w:tr w:rsidR="00BE3D2D" w:rsidRPr="006E45AC" w14:paraId="3FEC1B6B" w14:textId="77777777" w:rsidTr="00B55C91">
        <w:trPr>
          <w:trHeight w:val="415"/>
        </w:trPr>
        <w:tc>
          <w:tcPr>
            <w:tcW w:w="1101" w:type="dxa"/>
          </w:tcPr>
          <w:p w14:paraId="7075EFED" w14:textId="77777777" w:rsidR="00BE3D2D" w:rsidRPr="006E45AC" w:rsidRDefault="00BE3D2D" w:rsidP="00BE3D2D"/>
        </w:tc>
        <w:tc>
          <w:tcPr>
            <w:tcW w:w="1132" w:type="dxa"/>
          </w:tcPr>
          <w:p w14:paraId="77824A56" w14:textId="77777777" w:rsidR="00BE3D2D" w:rsidRPr="006E45AC" w:rsidRDefault="00BE3D2D" w:rsidP="00BE3D2D"/>
        </w:tc>
        <w:tc>
          <w:tcPr>
            <w:tcW w:w="3971" w:type="dxa"/>
          </w:tcPr>
          <w:p w14:paraId="5C6AAD2B" w14:textId="77777777" w:rsidR="00BE3D2D" w:rsidRPr="006E45AC" w:rsidRDefault="00BE3D2D" w:rsidP="00BE3D2D"/>
        </w:tc>
        <w:tc>
          <w:tcPr>
            <w:tcW w:w="1417" w:type="dxa"/>
          </w:tcPr>
          <w:p w14:paraId="03822211" w14:textId="77777777" w:rsidR="00BE3D2D" w:rsidRPr="006E45AC" w:rsidRDefault="00BE3D2D" w:rsidP="00BE3D2D"/>
        </w:tc>
        <w:tc>
          <w:tcPr>
            <w:tcW w:w="1418" w:type="dxa"/>
          </w:tcPr>
          <w:p w14:paraId="326198AE" w14:textId="77777777" w:rsidR="00BE3D2D" w:rsidRPr="006E45AC" w:rsidRDefault="00BE3D2D" w:rsidP="00BE3D2D"/>
        </w:tc>
        <w:tc>
          <w:tcPr>
            <w:tcW w:w="4961" w:type="dxa"/>
          </w:tcPr>
          <w:p w14:paraId="652B0F05" w14:textId="77777777" w:rsidR="00BE3D2D" w:rsidRPr="006E45AC" w:rsidRDefault="00BE3D2D" w:rsidP="00BE3D2D"/>
        </w:tc>
      </w:tr>
      <w:tr w:rsidR="00BE3D2D" w:rsidRPr="006E45AC" w14:paraId="6F452109" w14:textId="77777777" w:rsidTr="00B55C91">
        <w:trPr>
          <w:trHeight w:val="373"/>
        </w:trPr>
        <w:tc>
          <w:tcPr>
            <w:tcW w:w="1101" w:type="dxa"/>
          </w:tcPr>
          <w:p w14:paraId="5FE4A139" w14:textId="77777777" w:rsidR="00BE3D2D" w:rsidRPr="006E45AC" w:rsidRDefault="00BE3D2D" w:rsidP="00BE3D2D"/>
        </w:tc>
        <w:tc>
          <w:tcPr>
            <w:tcW w:w="1132" w:type="dxa"/>
          </w:tcPr>
          <w:p w14:paraId="610A013D" w14:textId="77777777" w:rsidR="00BE3D2D" w:rsidRPr="006E45AC" w:rsidRDefault="00BE3D2D" w:rsidP="00BE3D2D"/>
        </w:tc>
        <w:tc>
          <w:tcPr>
            <w:tcW w:w="3971" w:type="dxa"/>
          </w:tcPr>
          <w:p w14:paraId="57DE72D3" w14:textId="77777777" w:rsidR="00BE3D2D" w:rsidRPr="006E45AC" w:rsidRDefault="00BE3D2D" w:rsidP="00BE3D2D"/>
        </w:tc>
        <w:tc>
          <w:tcPr>
            <w:tcW w:w="1417" w:type="dxa"/>
          </w:tcPr>
          <w:p w14:paraId="0BE7F78D" w14:textId="77777777" w:rsidR="00BE3D2D" w:rsidRPr="006E45AC" w:rsidRDefault="00BE3D2D" w:rsidP="00BE3D2D"/>
        </w:tc>
        <w:tc>
          <w:tcPr>
            <w:tcW w:w="1418" w:type="dxa"/>
          </w:tcPr>
          <w:p w14:paraId="5D10891A" w14:textId="77777777" w:rsidR="00BE3D2D" w:rsidRPr="006E45AC" w:rsidRDefault="00BE3D2D" w:rsidP="00BE3D2D"/>
        </w:tc>
        <w:tc>
          <w:tcPr>
            <w:tcW w:w="4961" w:type="dxa"/>
          </w:tcPr>
          <w:p w14:paraId="5E68A314" w14:textId="77777777" w:rsidR="00BE3D2D" w:rsidRPr="006E45AC" w:rsidRDefault="00BE3D2D" w:rsidP="00BE3D2D"/>
        </w:tc>
      </w:tr>
    </w:tbl>
    <w:p w14:paraId="4A11504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5409C5E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ABB71F3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CB353" w14:textId="77777777" w:rsidR="00AA25CD" w:rsidRDefault="00AA25CD" w:rsidP="001007E7">
      <w:pPr>
        <w:spacing w:after="0" w:line="240" w:lineRule="auto"/>
      </w:pPr>
      <w:r>
        <w:separator/>
      </w:r>
    </w:p>
  </w:endnote>
  <w:endnote w:type="continuationSeparator" w:id="0">
    <w:p w14:paraId="5EAF2293" w14:textId="77777777" w:rsidR="00AA25CD" w:rsidRDefault="00AA25C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6CC7E" w14:textId="3DA3A2D4" w:rsidR="001007E7" w:rsidRDefault="00EF34D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21531" wp14:editId="67F85A0D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A22FF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8CD5F3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9CB6F64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C7D2D10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92153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2E6A22FF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8CD5F3D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9CB6F64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C7D2D10" w14:textId="77777777" w:rsidR="00807015" w:rsidRDefault="00807015"/>
                </w:txbxContent>
              </v:textbox>
            </v:shape>
          </w:pict>
        </mc:Fallback>
      </mc:AlternateContent>
    </w:r>
  </w:p>
  <w:p w14:paraId="0AFFB3A7" w14:textId="395DFA28" w:rsidR="001007E7" w:rsidRDefault="00EF34D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43F735" wp14:editId="44D4F8EA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120F3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53940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43F735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3FE120F3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53940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76F7024" wp14:editId="792DDE48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E9BB1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60034A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0EFB8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77FAFC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125D6" w14:textId="77777777" w:rsidR="00AA25CD" w:rsidRDefault="00AA25CD" w:rsidP="001007E7">
      <w:pPr>
        <w:spacing w:after="0" w:line="240" w:lineRule="auto"/>
      </w:pPr>
      <w:r>
        <w:separator/>
      </w:r>
    </w:p>
  </w:footnote>
  <w:footnote w:type="continuationSeparator" w:id="0">
    <w:p w14:paraId="29491149" w14:textId="77777777" w:rsidR="00AA25CD" w:rsidRDefault="00AA25CD" w:rsidP="001007E7">
      <w:pPr>
        <w:spacing w:after="0" w:line="240" w:lineRule="auto"/>
      </w:pPr>
      <w:r>
        <w:continuationSeparator/>
      </w:r>
    </w:p>
  </w:footnote>
  <w:footnote w:id="1">
    <w:p w14:paraId="6FB5674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1D470AD9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ak/Tq3jEh9acC8+IDAH6HGtE/M=" w:salt="D+UMEbZS0L73nlaEHiEhu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23CA9"/>
    <w:rsid w:val="00034DD9"/>
    <w:rsid w:val="00045479"/>
    <w:rsid w:val="0007331F"/>
    <w:rsid w:val="000F7312"/>
    <w:rsid w:val="001007E7"/>
    <w:rsid w:val="001020C0"/>
    <w:rsid w:val="00134D4F"/>
    <w:rsid w:val="001463BC"/>
    <w:rsid w:val="001522F3"/>
    <w:rsid w:val="00157600"/>
    <w:rsid w:val="00165C6B"/>
    <w:rsid w:val="00170EC5"/>
    <w:rsid w:val="00190334"/>
    <w:rsid w:val="00194FF2"/>
    <w:rsid w:val="001A3F92"/>
    <w:rsid w:val="001E61DE"/>
    <w:rsid w:val="001E73F1"/>
    <w:rsid w:val="001F73A7"/>
    <w:rsid w:val="002003A9"/>
    <w:rsid w:val="002009A7"/>
    <w:rsid w:val="00203545"/>
    <w:rsid w:val="00235076"/>
    <w:rsid w:val="00253DBA"/>
    <w:rsid w:val="0026335F"/>
    <w:rsid w:val="002823F7"/>
    <w:rsid w:val="002E1412"/>
    <w:rsid w:val="002E6B9A"/>
    <w:rsid w:val="00314023"/>
    <w:rsid w:val="00332B0B"/>
    <w:rsid w:val="00377EB3"/>
    <w:rsid w:val="003D160E"/>
    <w:rsid w:val="003E477E"/>
    <w:rsid w:val="00410707"/>
    <w:rsid w:val="0042490F"/>
    <w:rsid w:val="004564FE"/>
    <w:rsid w:val="00462024"/>
    <w:rsid w:val="00466B9C"/>
    <w:rsid w:val="004731A2"/>
    <w:rsid w:val="00486B82"/>
    <w:rsid w:val="004D45A8"/>
    <w:rsid w:val="004E2AF4"/>
    <w:rsid w:val="00521233"/>
    <w:rsid w:val="005344AB"/>
    <w:rsid w:val="00535962"/>
    <w:rsid w:val="00587691"/>
    <w:rsid w:val="005C445B"/>
    <w:rsid w:val="005F2AE7"/>
    <w:rsid w:val="00611A07"/>
    <w:rsid w:val="0062592A"/>
    <w:rsid w:val="00626D0C"/>
    <w:rsid w:val="006506D0"/>
    <w:rsid w:val="00651E48"/>
    <w:rsid w:val="006533B9"/>
    <w:rsid w:val="006709BC"/>
    <w:rsid w:val="00691C64"/>
    <w:rsid w:val="006B202F"/>
    <w:rsid w:val="006D38F2"/>
    <w:rsid w:val="006E45AC"/>
    <w:rsid w:val="006F28AA"/>
    <w:rsid w:val="006F7F5F"/>
    <w:rsid w:val="00721F4E"/>
    <w:rsid w:val="00725091"/>
    <w:rsid w:val="0072637E"/>
    <w:rsid w:val="00770FFF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12387"/>
    <w:rsid w:val="00913F2B"/>
    <w:rsid w:val="009B42B9"/>
    <w:rsid w:val="00A14709"/>
    <w:rsid w:val="00A16099"/>
    <w:rsid w:val="00A640BD"/>
    <w:rsid w:val="00A92C65"/>
    <w:rsid w:val="00AA25CD"/>
    <w:rsid w:val="00AD7919"/>
    <w:rsid w:val="00AE317B"/>
    <w:rsid w:val="00B02129"/>
    <w:rsid w:val="00B02214"/>
    <w:rsid w:val="00B227FF"/>
    <w:rsid w:val="00B53940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3D2D"/>
    <w:rsid w:val="00BE4CA7"/>
    <w:rsid w:val="00C013EE"/>
    <w:rsid w:val="00C078CB"/>
    <w:rsid w:val="00C22DBE"/>
    <w:rsid w:val="00C57733"/>
    <w:rsid w:val="00C66D08"/>
    <w:rsid w:val="00C7143E"/>
    <w:rsid w:val="00CA0E82"/>
    <w:rsid w:val="00CA4661"/>
    <w:rsid w:val="00CE58A6"/>
    <w:rsid w:val="00CE67A3"/>
    <w:rsid w:val="00D02754"/>
    <w:rsid w:val="00D12A44"/>
    <w:rsid w:val="00D24FA7"/>
    <w:rsid w:val="00D25FFF"/>
    <w:rsid w:val="00D64696"/>
    <w:rsid w:val="00D7670B"/>
    <w:rsid w:val="00D90D49"/>
    <w:rsid w:val="00DC5D96"/>
    <w:rsid w:val="00DD4F3E"/>
    <w:rsid w:val="00E124CB"/>
    <w:rsid w:val="00E13E55"/>
    <w:rsid w:val="00E144AD"/>
    <w:rsid w:val="00E21D97"/>
    <w:rsid w:val="00E82D3B"/>
    <w:rsid w:val="00EA40CE"/>
    <w:rsid w:val="00EA7406"/>
    <w:rsid w:val="00ED6ED7"/>
    <w:rsid w:val="00EE1E7B"/>
    <w:rsid w:val="00EF34D0"/>
    <w:rsid w:val="00F225BF"/>
    <w:rsid w:val="00F345BA"/>
    <w:rsid w:val="00F53753"/>
    <w:rsid w:val="00F7167E"/>
    <w:rsid w:val="00F7443C"/>
    <w:rsid w:val="00F8617F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005955AF"/>
  <w15:docId w15:val="{BE26E181-83B9-4CA8-BC51-B1CECD15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5ADB7-19DF-498C-B103-14166D14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3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</cp:lastModifiedBy>
  <cp:revision>4</cp:revision>
  <cp:lastPrinted>2011-03-04T18:41:00Z</cp:lastPrinted>
  <dcterms:created xsi:type="dcterms:W3CDTF">2024-12-09T19:54:00Z</dcterms:created>
  <dcterms:modified xsi:type="dcterms:W3CDTF">2024-12-12T16:38:00Z</dcterms:modified>
</cp:coreProperties>
</file>